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AC15C1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AC15C1" w:rsidRPr="009E79F9" w:rsidRDefault="00AC15C1" w:rsidP="00DD133D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AC15C1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AC15C1" w:rsidRPr="009E79F9" w:rsidRDefault="00AC15C1" w:rsidP="00DD133D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AC15C1" w:rsidRPr="009E79F9" w:rsidRDefault="00AC15C1" w:rsidP="00DD133D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AC15C1" w:rsidRPr="009E79F9" w:rsidRDefault="00AC15C1" w:rsidP="00DD133D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C15C1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AC15C1" w:rsidRDefault="00AC15C1" w:rsidP="00DD133D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AC15C1" w:rsidRPr="009E79F9" w:rsidRDefault="00AC15C1" w:rsidP="00DD133D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AC15C1" w:rsidRPr="009E79F9" w:rsidRDefault="00AC15C1" w:rsidP="00DD133D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AC15C1" w:rsidRPr="009E79F9" w:rsidRDefault="00AC15C1" w:rsidP="00DD133D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AC15C1" w:rsidRPr="009E79F9" w:rsidRDefault="00AC15C1" w:rsidP="00DD133D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AC15C1" w:rsidRPr="009E79F9" w:rsidRDefault="00AC15C1" w:rsidP="00DD133D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C15C1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AC15C1" w:rsidRPr="009E79F9" w:rsidRDefault="00AC15C1" w:rsidP="00DD133D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AC15C1" w:rsidRPr="009E79F9" w:rsidRDefault="00AC15C1" w:rsidP="00DD133D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C15C1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C15C1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t>Telefon/Fax/E-Mail:</w:t>
            </w:r>
          </w:p>
        </w:tc>
        <w:tc>
          <w:tcPr>
            <w:tcW w:w="4536" w:type="dxa"/>
            <w:vAlign w:val="center"/>
          </w:tcPr>
          <w:p w14:paraId="215C3818" w14:textId="77777777" w:rsidR="00AC15C1" w:rsidRPr="009E79F9" w:rsidRDefault="00AC15C1" w:rsidP="00DD133D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77731001" w14:textId="03CBABCB" w:rsidR="00F35416" w:rsidRDefault="00F35416" w:rsidP="00E248FA">
      <w:pPr>
        <w:spacing w:before="180" w:after="180"/>
        <w:jc w:val="both"/>
        <w:rPr>
          <w:rFonts w:cs="Arial"/>
        </w:rPr>
      </w:pPr>
    </w:p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Pr="00DF700B" w:rsidRDefault="00D84390" w:rsidP="00FA5217">
      <w:pPr>
        <w:keepNext/>
        <w:spacing w:before="180" w:after="180"/>
        <w:jc w:val="both"/>
        <w:rPr>
          <w:lang w:val="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56C6" w14:textId="77777777" w:rsidR="00E4569A" w:rsidRDefault="00E4569A" w:rsidP="003D338A">
      <w:pPr>
        <w:spacing w:after="0"/>
      </w:pPr>
      <w:r>
        <w:separator/>
      </w:r>
    </w:p>
  </w:endnote>
  <w:endnote w:type="continuationSeparator" w:id="0">
    <w:p w14:paraId="432BE385" w14:textId="77777777" w:rsidR="00E4569A" w:rsidRDefault="00E4569A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1B67" w14:textId="77777777" w:rsidR="00794F23" w:rsidRDefault="00794F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618F5" w14:textId="77777777" w:rsidR="00E4569A" w:rsidRDefault="00E4569A" w:rsidP="003D338A">
      <w:pPr>
        <w:spacing w:after="0"/>
      </w:pPr>
      <w:r>
        <w:separator/>
      </w:r>
    </w:p>
  </w:footnote>
  <w:footnote w:type="continuationSeparator" w:id="0">
    <w:p w14:paraId="028ACD3A" w14:textId="77777777" w:rsidR="00E4569A" w:rsidRDefault="00E4569A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84BD" w14:textId="77777777" w:rsidR="00794F23" w:rsidRDefault="00794F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68AA5C26" w:rsidR="00B9277C" w:rsidRPr="00D863F0" w:rsidRDefault="00B9277C" w:rsidP="00D444FE">
    <w:pPr>
      <w:pBdr>
        <w:bottom w:val="single" w:sz="8" w:space="5" w:color="004994"/>
      </w:pBdr>
      <w:spacing w:after="300"/>
      <w:contextualSpacing/>
    </w:pPr>
    <w:r w:rsidRPr="00D863F0">
      <w:rPr>
        <w:rFonts w:eastAsia="Times New Roman" w:cs="Arial"/>
        <w:color w:val="004994"/>
        <w:spacing w:val="5"/>
        <w:kern w:val="28"/>
      </w:rPr>
      <w:t xml:space="preserve">Vorhaben: </w:t>
    </w:r>
    <w:r w:rsidR="00D863F0" w:rsidRPr="00D863F0">
      <w:rPr>
        <w:rFonts w:eastAsia="Times New Roman" w:cs="Arial"/>
        <w:color w:val="004994"/>
        <w:spacing w:val="5"/>
        <w:kern w:val="28"/>
      </w:rPr>
      <w:t xml:space="preserve">26_ITD_010 Wartungsverlängerung </w:t>
    </w:r>
    <w:r w:rsidR="00D95AB5">
      <w:rPr>
        <w:rFonts w:eastAsia="Times New Roman" w:cs="Arial"/>
        <w:color w:val="004994"/>
        <w:spacing w:val="5"/>
        <w:kern w:val="28"/>
      </w:rPr>
      <w:t>–</w:t>
    </w:r>
    <w:r w:rsidR="00D863F0" w:rsidRPr="00D863F0">
      <w:rPr>
        <w:rFonts w:eastAsia="Times New Roman" w:cs="Arial"/>
        <w:color w:val="004994"/>
        <w:spacing w:val="5"/>
        <w:kern w:val="28"/>
      </w:rPr>
      <w:t xml:space="preserve"> </w:t>
    </w:r>
    <w:r w:rsidR="00D95AB5">
      <w:rPr>
        <w:rFonts w:eastAsia="Times New Roman" w:cs="Arial"/>
        <w:color w:val="004994"/>
        <w:spacing w:val="5"/>
        <w:kern w:val="28"/>
      </w:rPr>
      <w:t xml:space="preserve">Tungsten </w:t>
    </w:r>
    <w:r w:rsidR="00D863F0" w:rsidRPr="00D863F0">
      <w:rPr>
        <w:rFonts w:eastAsia="Times New Roman" w:cs="Arial"/>
        <w:color w:val="004994"/>
        <w:spacing w:val="5"/>
        <w:kern w:val="28"/>
      </w:rPr>
      <w:t>KOFAX Power PDF</w:t>
    </w:r>
    <w:r w:rsidR="00006CEA" w:rsidRPr="00D863F0">
      <w:rPr>
        <w:rFonts w:eastAsia="Times New Roman" w:cs="Arial"/>
        <w:color w:val="004994"/>
        <w:spacing w:val="5"/>
        <w:kern w:val="28"/>
      </w:rPr>
      <w:t>, Version 1</w:t>
    </w: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4227780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0F1C0E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B05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6A9E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6BB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3F81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A3326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94F23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37DA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683E"/>
    <w:rsid w:val="00BB755A"/>
    <w:rsid w:val="00BC0364"/>
    <w:rsid w:val="00BC25D7"/>
    <w:rsid w:val="00BC6E2B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863F0"/>
    <w:rsid w:val="00D90B14"/>
    <w:rsid w:val="00D93A2E"/>
    <w:rsid w:val="00D95AB5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217C"/>
    <w:rsid w:val="00E34ACD"/>
    <w:rsid w:val="00E36715"/>
    <w:rsid w:val="00E4569A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50D2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53323F6623E4C8A242778D33BD9F0" ma:contentTypeVersion="3" ma:contentTypeDescription="Create a new document." ma:contentTypeScope="" ma:versionID="23a3436f6904ed720eecebdb55d260df">
  <xsd:schema xmlns:xsd="http://www.w3.org/2001/XMLSchema" xmlns:xs="http://www.w3.org/2001/XMLSchema" xmlns:p="http://schemas.microsoft.com/office/2006/metadata/properties" xmlns:ns2="97b05250-5c3f-42e4-8cb4-d7a10edc0545" targetNamespace="http://schemas.microsoft.com/office/2006/metadata/properties" ma:root="true" ma:fieldsID="8de98625ab4b4d31f1ed23e0b3540920" ns2:_="">
    <xsd:import namespace="97b05250-5c3f-42e4-8cb4-d7a10edc0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05250-5c3f-42e4-8cb4-d7a10edc0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5FE00-7057-4E20-9824-2A3737631D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381B19-31E9-4EFC-9CF8-CE5762FE1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05250-5c3f-42e4-8cb4-d7a10edc0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0ADFBB-6BDE-4C09-BAB0-22C83302DE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217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Dierke, Daniel</cp:lastModifiedBy>
  <cp:revision>22</cp:revision>
  <cp:lastPrinted>2019-02-07T07:46:00Z</cp:lastPrinted>
  <dcterms:created xsi:type="dcterms:W3CDTF">2019-10-25T08:12:00Z</dcterms:created>
  <dcterms:modified xsi:type="dcterms:W3CDTF">2026-06-17T09:49:00Z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0x0101009AC53323F6623E4C8A242778D33BD9F0</vt:lpwstr>
  </property>
</Properties>
</file>